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34FBC" w:rsidRDefault="004E122C" w:rsidP="004E122C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534FBC" w:rsidRDefault="004E122C" w:rsidP="004E122C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482C375C" w:rsidR="000D2F1B" w:rsidRPr="00534FBC" w:rsidRDefault="00534FBC" w:rsidP="00940F19">
            <w:r w:rsidRPr="00534FBC">
              <w:t>211101M00023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62878E5F" w:rsidR="000D2F1B" w:rsidRPr="00534FBC" w:rsidRDefault="00534FBC" w:rsidP="00940F19">
            <w:r w:rsidRPr="00534FBC">
              <w:t xml:space="preserve">Neubau 2. Rettungsweg GS Goethe; Los </w:t>
            </w:r>
            <w:r w:rsidR="00045682">
              <w:t>3 - Türelemente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534FBC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534FBC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34FBC" w:rsidRDefault="004E122C" w:rsidP="004E122C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34FBC" w:rsidRDefault="004E122C" w:rsidP="00940F19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2745C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1418D380" w:rsidR="000D2F1B" w:rsidRPr="008F6547" w:rsidRDefault="00534FBC" w:rsidP="00940F19">
            <w:r w:rsidRPr="00534FBC">
              <w:t>90.5/2026/NB2.RWGSGoethe-</w:t>
            </w:r>
            <w:r w:rsidR="00EC5178">
              <w:t>L</w:t>
            </w:r>
            <w:r w:rsidR="00045682">
              <w:t>3</w:t>
            </w:r>
            <w:r w:rsidRPr="00534FBC">
              <w:t>/VOB-</w:t>
            </w:r>
            <w:proofErr w:type="spellStart"/>
            <w:r w:rsidRPr="00534FBC">
              <w:t>öA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05594701" w14:textId="7485E4D5" w:rsidR="000D2F1B" w:rsidRPr="008F6547" w:rsidRDefault="00534FBC" w:rsidP="00940F19">
            <w:r w:rsidRPr="00534FBC">
              <w:t xml:space="preserve">Neubau 2. Rettungsweg GS Goethe; Los </w:t>
            </w:r>
            <w:r w:rsidR="00045682">
              <w:t>3 - Türelemente</w:t>
            </w:r>
          </w:p>
        </w:tc>
      </w:tr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126ACC" w:rsidRPr="00126ACC" w:rsidRDefault="00316B5B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045682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126ACC" w:rsidRPr="00316B5B" w:rsidRDefault="00126ACC" w:rsidP="000D2F1B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 w:rsidR="00923E24">
              <w:t xml:space="preserve"> im .pdf-Format</w:t>
            </w:r>
            <w:r w:rsidR="00316B5B">
              <w:t xml:space="preserve"> </w:t>
            </w:r>
          </w:p>
        </w:tc>
      </w:tr>
      <w:tr w:rsidR="00201AEF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201AEF" w:rsidRDefault="00201AEF" w:rsidP="000A77E4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5682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201AEF" w:rsidRPr="00597968" w:rsidRDefault="00201AEF" w:rsidP="004E122C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201AEF" w:rsidRPr="00597968" w:rsidRDefault="00201AEF" w:rsidP="000D2F1B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5682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923E24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502DA45D" w:rsidR="00923E24" w:rsidRPr="005C27BD" w:rsidRDefault="00923E24" w:rsidP="00923E24"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045682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923E24" w:rsidRPr="00D425A1" w:rsidRDefault="00923E24" w:rsidP="00923E24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923E24" w:rsidRDefault="00923E24" w:rsidP="00923E24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 w:rsidR="006F2D2F">
              <w:rPr>
                <w:rFonts w:cs="Arial"/>
              </w:rPr>
              <w:t xml:space="preserve"> </w:t>
            </w:r>
          </w:p>
        </w:tc>
      </w:tr>
      <w:tr w:rsidR="00923E24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5682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923E24" w:rsidRPr="00D425A1" w:rsidRDefault="00923E24" w:rsidP="00923E24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Verzeichnis Nachunternehmerleistungen</w:t>
            </w:r>
            <w:r w:rsidR="00B2745C">
              <w:t>²</w:t>
            </w:r>
          </w:p>
        </w:tc>
      </w:tr>
      <w:tr w:rsidR="00923E24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5682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923E24" w:rsidRPr="00D425A1" w:rsidRDefault="00923E24" w:rsidP="00923E24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23E24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923E24" w:rsidRPr="00126ACC" w:rsidRDefault="00923E24" w:rsidP="00923E24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045682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923E24" w:rsidRPr="00D425A1" w:rsidRDefault="00923E24" w:rsidP="00923E24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923E24" w:rsidRPr="00D425A1" w:rsidRDefault="00923E24" w:rsidP="00923E24">
            <w:pPr>
              <w:jc w:val="left"/>
            </w:pPr>
            <w:r>
              <w:t>Verzeichnis der Leistungen/Kapazitäten anderer Unternehmen</w:t>
            </w:r>
          </w:p>
        </w:tc>
      </w:tr>
      <w:tr w:rsidR="00923E24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66F0F44C" w:rsidR="00923E24" w:rsidRPr="00126ACC" w:rsidRDefault="00045682" w:rsidP="00923E24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923E24" w:rsidRPr="00D425A1" w:rsidRDefault="00923E24" w:rsidP="00923E24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923E24" w:rsidRPr="00597968" w:rsidRDefault="00923E24" w:rsidP="00923E24">
            <w:pPr>
              <w:jc w:val="left"/>
            </w:pPr>
            <w:r>
              <w:t>Erklärung zur Verwendung von Holzprodukten</w:t>
            </w:r>
          </w:p>
        </w:tc>
      </w:tr>
      <w:tr w:rsidR="00A226F6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A226F6" w:rsidRPr="005C27BD" w:rsidRDefault="00A226F6" w:rsidP="00923E24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5682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A226F6" w:rsidRDefault="00A226F6" w:rsidP="00923E24">
            <w:pPr>
              <w:jc w:val="left"/>
            </w:pPr>
          </w:p>
        </w:tc>
      </w:tr>
      <w:tr w:rsidR="00A226F6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A226F6" w:rsidRPr="005C27BD" w:rsidRDefault="00A226F6" w:rsidP="00923E24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5682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A226F6" w:rsidRDefault="00A226F6" w:rsidP="00923E24">
            <w:pPr>
              <w:jc w:val="left"/>
            </w:pPr>
          </w:p>
        </w:tc>
      </w:tr>
      <w:tr w:rsidR="00B2745C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B2745C" w:rsidRPr="005C27BD" w:rsidRDefault="00B2745C" w:rsidP="00923E24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B2745C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B2745C" w:rsidRDefault="00B2745C" w:rsidP="00923E24">
            <w:pPr>
              <w:jc w:val="left"/>
            </w:pPr>
          </w:p>
        </w:tc>
      </w:tr>
      <w:tr w:rsidR="00923E24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923E24" w:rsidRPr="000C28C8" w:rsidRDefault="00923E24" w:rsidP="00923E24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923E24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5682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923E24" w:rsidRPr="00D425A1" w:rsidRDefault="00923E24" w:rsidP="00923E24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923E24" w:rsidRPr="00597968" w:rsidRDefault="00923E24" w:rsidP="00923E24">
            <w:pPr>
              <w:jc w:val="left"/>
            </w:pPr>
            <w:r w:rsidRPr="00597968">
              <w:t>Eigenerklärung zur Eignung</w:t>
            </w:r>
          </w:p>
        </w:tc>
      </w:tr>
      <w:tr w:rsidR="00923E24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5682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923E24" w:rsidRPr="00D425A1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923E24" w:rsidRPr="00D425A1" w:rsidRDefault="00923E24" w:rsidP="00923E24">
            <w:pPr>
              <w:jc w:val="left"/>
            </w:pPr>
            <w:r>
              <w:t>Einheitliche Europäische Eigenerklärung</w:t>
            </w:r>
          </w:p>
        </w:tc>
      </w:tr>
      <w:tr w:rsidR="00923E24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923E24" w:rsidRPr="00126ACC" w:rsidRDefault="00923E24" w:rsidP="00923E24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45682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923E24" w:rsidRPr="00D425A1" w:rsidRDefault="00923E24" w:rsidP="00923E24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923E24" w:rsidRPr="00D425A1" w:rsidRDefault="00923E24" w:rsidP="00923E24">
            <w:pPr>
              <w:jc w:val="left"/>
            </w:pPr>
            <w:r w:rsidRPr="00D425A1">
              <w:t>Angaben zur Preisermittlung</w:t>
            </w:r>
          </w:p>
        </w:tc>
      </w:tr>
      <w:tr w:rsidR="00923E24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923E24" w:rsidRPr="00126ACC" w:rsidRDefault="00923E24" w:rsidP="00923E24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5682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923E24" w:rsidRPr="005C27BD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923E24" w:rsidRDefault="00923E24" w:rsidP="00923E24">
            <w:pPr>
              <w:jc w:val="left"/>
            </w:pPr>
            <w:r>
              <w:t>Einwilligung zur Eintragung in die Firmendatenbank (freiwillig)</w:t>
            </w:r>
          </w:p>
        </w:tc>
      </w:tr>
      <w:tr w:rsidR="00526DF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526DFE" w:rsidRPr="005C27BD" w:rsidRDefault="00A226F6" w:rsidP="00923E24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5682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497EBF" w:rsidRPr="005C27BD" w:rsidRDefault="00497EBF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526DFE" w:rsidRDefault="00526DFE" w:rsidP="00923E24">
            <w:pPr>
              <w:jc w:val="left"/>
            </w:pPr>
          </w:p>
        </w:tc>
      </w:tr>
      <w:tr w:rsidR="00A226F6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A226F6" w:rsidRPr="005C27BD" w:rsidRDefault="00A226F6" w:rsidP="00923E24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5682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A226F6" w:rsidRDefault="00A226F6" w:rsidP="00923E24">
            <w:pPr>
              <w:jc w:val="left"/>
            </w:pPr>
          </w:p>
        </w:tc>
      </w:tr>
      <w:tr w:rsidR="00B2745C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2745C" w:rsidRPr="005C27BD" w:rsidRDefault="00B2745C" w:rsidP="00923E24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2745C" w:rsidRPr="005C27BD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2745C" w:rsidRDefault="00B2745C" w:rsidP="00923E24">
            <w:pPr>
              <w:jc w:val="left"/>
            </w:pPr>
          </w:p>
        </w:tc>
      </w:tr>
      <w:tr w:rsidR="00923E24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923E24" w:rsidRPr="002A178A" w:rsidRDefault="00923E24" w:rsidP="00923E24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923E24" w:rsidRPr="002A178A" w:rsidRDefault="00923E24" w:rsidP="00923E24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 w:rsidR="00B2745C"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923E24" w:rsidRPr="002A178A" w:rsidRDefault="00923E24" w:rsidP="00923E24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 w:rsidR="00B2745C"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923E24" w:rsidRPr="00D1009B" w:rsidRDefault="00923E24" w:rsidP="00923E24">
            <w:pPr>
              <w:rPr>
                <w:b/>
                <w:sz w:val="16"/>
                <w:szCs w:val="16"/>
              </w:rPr>
            </w:pPr>
          </w:p>
        </w:tc>
      </w:tr>
      <w:tr w:rsidR="00923E24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923E24" w:rsidRPr="00410951" w:rsidRDefault="00923E24" w:rsidP="00923E24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923E24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923E24" w:rsidRPr="00D1009B" w:rsidRDefault="00923E24" w:rsidP="00923E24">
            <w:pPr>
              <w:rPr>
                <w:sz w:val="8"/>
                <w:szCs w:val="8"/>
              </w:rPr>
            </w:pPr>
          </w:p>
        </w:tc>
      </w:tr>
      <w:tr w:rsidR="00923E24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923E24" w:rsidRPr="00410951" w:rsidRDefault="00923E24" w:rsidP="00923E2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923E24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923E24" w:rsidRPr="00D1009B" w:rsidRDefault="00923E24" w:rsidP="00923E24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923E24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923E24" w:rsidRPr="00D425A1" w:rsidRDefault="00923E24" w:rsidP="00923E24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923E24" w:rsidRPr="00D425A1" w:rsidRDefault="00923E24" w:rsidP="00923E24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923E24" w:rsidRPr="0089492C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923E24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923E24" w:rsidRPr="008B0B82" w:rsidRDefault="00923E24" w:rsidP="00923E24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923E24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923E24" w:rsidRPr="00DC7388" w:rsidRDefault="00923E24" w:rsidP="00923E24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923E24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923E24" w:rsidRPr="00410951" w:rsidRDefault="00923E24" w:rsidP="00923E24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923E24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923E24" w:rsidRPr="00FF10F9" w:rsidRDefault="00923E24" w:rsidP="00923E24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23E24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923E24" w:rsidRPr="00410951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923E24" w:rsidRPr="00410951" w:rsidRDefault="00923E24" w:rsidP="00923E24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23E24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923E24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923E24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923E24" w:rsidRPr="001C60F2" w:rsidRDefault="00923E24" w:rsidP="00923E24">
            <w:pPr>
              <w:pStyle w:val="AnstrichTabelle"/>
            </w:pPr>
          </w:p>
        </w:tc>
      </w:tr>
      <w:tr w:rsidR="00923E24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923E24" w:rsidRPr="001C60F2" w:rsidRDefault="00923E24" w:rsidP="00923E24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923E24" w:rsidRPr="00C06D23" w:rsidRDefault="00923E24" w:rsidP="00923E24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4568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923E24" w:rsidRPr="00C06D23" w:rsidRDefault="00923E24" w:rsidP="00923E24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923E24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923E24" w:rsidRPr="0051062D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923E24" w:rsidRPr="001C60F2" w:rsidRDefault="00923E24" w:rsidP="00923E24"/>
        </w:tc>
        <w:tc>
          <w:tcPr>
            <w:tcW w:w="1134" w:type="dxa"/>
            <w:gridSpan w:val="2"/>
            <w:vAlign w:val="center"/>
          </w:tcPr>
          <w:p w14:paraId="284545AF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F2149CA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7DAA876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923E24" w:rsidRPr="001C60F2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04568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923E24" w:rsidRPr="001C60F2" w:rsidRDefault="00923E24" w:rsidP="00923E24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923E24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923E24" w:rsidRPr="001C60F2" w:rsidRDefault="00923E24" w:rsidP="00923E24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23E24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923E24" w:rsidRPr="0027784E" w:rsidRDefault="00923E24" w:rsidP="00923E24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4568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923E24" w:rsidRDefault="00923E24" w:rsidP="00923E24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923E24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923E24" w:rsidRPr="00E92DDD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4568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923E24" w:rsidRDefault="00923E24" w:rsidP="00923E24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923E24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923E24" w:rsidRPr="00410951" w:rsidRDefault="00923E24" w:rsidP="00923E24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2A178A" w:rsidRDefault="002A178A" w:rsidP="002A178A"/>
    <w:p w14:paraId="2E73AE3D" w14:textId="77777777" w:rsidR="002A178A" w:rsidRPr="002A178A" w:rsidRDefault="002A178A" w:rsidP="002A178A"/>
  </w:footnote>
  <w:footnote w:id="3">
    <w:p w14:paraId="27AC037B" w14:textId="533F996A" w:rsidR="00923E24" w:rsidRPr="00997FC2" w:rsidRDefault="00923E24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923E24" w:rsidRPr="006F2B9B" w:rsidRDefault="00923E24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923E24" w:rsidRPr="00C0002D" w:rsidRDefault="00923E2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7324941">
    <w:abstractNumId w:val="1"/>
  </w:num>
  <w:num w:numId="2" w16cid:durableId="2031249228">
    <w:abstractNumId w:val="7"/>
  </w:num>
  <w:num w:numId="3" w16cid:durableId="1467698827">
    <w:abstractNumId w:val="9"/>
  </w:num>
  <w:num w:numId="4" w16cid:durableId="1239750124">
    <w:abstractNumId w:val="23"/>
  </w:num>
  <w:num w:numId="5" w16cid:durableId="72513580">
    <w:abstractNumId w:val="11"/>
  </w:num>
  <w:num w:numId="6" w16cid:durableId="548492628">
    <w:abstractNumId w:val="3"/>
  </w:num>
  <w:num w:numId="7" w16cid:durableId="1476920821">
    <w:abstractNumId w:val="14"/>
  </w:num>
  <w:num w:numId="8" w16cid:durableId="1991864194">
    <w:abstractNumId w:val="10"/>
  </w:num>
  <w:num w:numId="9" w16cid:durableId="327634833">
    <w:abstractNumId w:val="22"/>
  </w:num>
  <w:num w:numId="10" w16cid:durableId="1647515214">
    <w:abstractNumId w:val="6"/>
  </w:num>
  <w:num w:numId="11" w16cid:durableId="257563240">
    <w:abstractNumId w:val="13"/>
  </w:num>
  <w:num w:numId="12" w16cid:durableId="1051072750">
    <w:abstractNumId w:val="13"/>
  </w:num>
  <w:num w:numId="13" w16cid:durableId="1053500710">
    <w:abstractNumId w:val="13"/>
  </w:num>
  <w:num w:numId="14" w16cid:durableId="223103070">
    <w:abstractNumId w:val="13"/>
  </w:num>
  <w:num w:numId="15" w16cid:durableId="719520778">
    <w:abstractNumId w:val="13"/>
  </w:num>
  <w:num w:numId="16" w16cid:durableId="1549368685">
    <w:abstractNumId w:val="2"/>
  </w:num>
  <w:num w:numId="17" w16cid:durableId="205334742">
    <w:abstractNumId w:val="2"/>
  </w:num>
  <w:num w:numId="18" w16cid:durableId="221915192">
    <w:abstractNumId w:val="18"/>
  </w:num>
  <w:num w:numId="19" w16cid:durableId="995644323">
    <w:abstractNumId w:val="15"/>
  </w:num>
  <w:num w:numId="20" w16cid:durableId="810176043">
    <w:abstractNumId w:val="12"/>
  </w:num>
  <w:num w:numId="21" w16cid:durableId="2101102761">
    <w:abstractNumId w:val="8"/>
  </w:num>
  <w:num w:numId="22" w16cid:durableId="1315067565">
    <w:abstractNumId w:val="0"/>
  </w:num>
  <w:num w:numId="23" w16cid:durableId="798037382">
    <w:abstractNumId w:val="17"/>
  </w:num>
  <w:num w:numId="24" w16cid:durableId="757018674">
    <w:abstractNumId w:val="20"/>
  </w:num>
  <w:num w:numId="25" w16cid:durableId="490800988">
    <w:abstractNumId w:val="21"/>
  </w:num>
  <w:num w:numId="26" w16cid:durableId="160126735">
    <w:abstractNumId w:val="4"/>
  </w:num>
  <w:num w:numId="27" w16cid:durableId="2114086128">
    <w:abstractNumId w:val="16"/>
  </w:num>
  <w:num w:numId="28" w16cid:durableId="112789574">
    <w:abstractNumId w:val="19"/>
  </w:num>
  <w:num w:numId="29" w16cid:durableId="14156361">
    <w:abstractNumId w:val="2"/>
  </w:num>
  <w:num w:numId="30" w16cid:durableId="2064476037">
    <w:abstractNumId w:val="2"/>
  </w:num>
  <w:num w:numId="31" w16cid:durableId="1881432326">
    <w:abstractNumId w:val="2"/>
  </w:num>
  <w:num w:numId="32" w16cid:durableId="1946837731">
    <w:abstractNumId w:val="2"/>
  </w:num>
  <w:num w:numId="33" w16cid:durableId="15247061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c+p+xtE9r5QOb8WgoXUnLrdQGT3eD5UHMeD3S0FW8L/FK/SbuIMO9iakHvj+MUDzCzPcVb8UqvJLN9IrbP4ag==" w:salt="UYaRidB4guf2cDL4EAuT7g==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5682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17E00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2C24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4FBC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4D79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257D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2087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93D8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5178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879</Words>
  <Characters>5543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12</cp:revision>
  <cp:lastPrinted>2024-12-16T09:26:00Z</cp:lastPrinted>
  <dcterms:created xsi:type="dcterms:W3CDTF">2024-12-16T09:49:00Z</dcterms:created>
  <dcterms:modified xsi:type="dcterms:W3CDTF">2026-07-07T11:55:00Z</dcterms:modified>
</cp:coreProperties>
</file>